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7219E" w14:textId="77777777" w:rsidR="00656C4C" w:rsidRDefault="00656C4C" w:rsidP="00656C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Nicholas SCHULTON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4FE1A13C" w14:textId="77777777" w:rsidR="00656C4C" w:rsidRDefault="00656C4C" w:rsidP="00656C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Within Ward, London.</w:t>
      </w:r>
    </w:p>
    <w:p w14:paraId="1DF357EF" w14:textId="77777777" w:rsidR="00656C4C" w:rsidRDefault="00656C4C" w:rsidP="00656C4C">
      <w:pPr>
        <w:pStyle w:val="NoSpacing"/>
        <w:rPr>
          <w:rFonts w:eastAsia="Times New Roman" w:cs="Times New Roman"/>
          <w:szCs w:val="24"/>
        </w:rPr>
      </w:pPr>
    </w:p>
    <w:p w14:paraId="1B813D33" w14:textId="77777777" w:rsidR="00656C4C" w:rsidRDefault="00656C4C" w:rsidP="00656C4C">
      <w:pPr>
        <w:pStyle w:val="NoSpacing"/>
        <w:rPr>
          <w:rFonts w:eastAsia="Times New Roman" w:cs="Times New Roman"/>
          <w:szCs w:val="24"/>
        </w:rPr>
      </w:pPr>
    </w:p>
    <w:p w14:paraId="48158B0B" w14:textId="77777777" w:rsidR="00656C4C" w:rsidRDefault="00656C4C" w:rsidP="00656C4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as one of the Constables.</w:t>
      </w:r>
    </w:p>
    <w:p w14:paraId="7D8403B4" w14:textId="77777777" w:rsidR="00656C4C" w:rsidRDefault="00656C4C" w:rsidP="00656C4C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C8F0102" w14:textId="77777777" w:rsidR="00656C4C" w:rsidRDefault="00656C4C" w:rsidP="00656C4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p.551)</w:t>
      </w:r>
    </w:p>
    <w:p w14:paraId="252683DE" w14:textId="77777777" w:rsidR="00656C4C" w:rsidRDefault="00656C4C" w:rsidP="00656C4C">
      <w:pPr>
        <w:pStyle w:val="NoSpacing"/>
        <w:rPr>
          <w:rFonts w:eastAsia="Times New Roman" w:cs="Times New Roman"/>
          <w:szCs w:val="24"/>
        </w:rPr>
      </w:pPr>
    </w:p>
    <w:p w14:paraId="519DA2D4" w14:textId="77777777" w:rsidR="00656C4C" w:rsidRDefault="00656C4C" w:rsidP="00656C4C">
      <w:pPr>
        <w:pStyle w:val="NoSpacing"/>
        <w:rPr>
          <w:rFonts w:eastAsia="Times New Roman" w:cs="Times New Roman"/>
          <w:szCs w:val="24"/>
        </w:rPr>
      </w:pPr>
    </w:p>
    <w:p w14:paraId="277C8E49" w14:textId="77777777" w:rsidR="00656C4C" w:rsidRDefault="00656C4C" w:rsidP="00656C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December 2023</w:t>
      </w:r>
    </w:p>
    <w:p w14:paraId="7C176D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E8B8A" w14:textId="77777777" w:rsidR="00656C4C" w:rsidRDefault="00656C4C" w:rsidP="009139A6">
      <w:r>
        <w:separator/>
      </w:r>
    </w:p>
  </w:endnote>
  <w:endnote w:type="continuationSeparator" w:id="0">
    <w:p w14:paraId="593A2693" w14:textId="77777777" w:rsidR="00656C4C" w:rsidRDefault="00656C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8E3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D4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38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324BA" w14:textId="77777777" w:rsidR="00656C4C" w:rsidRDefault="00656C4C" w:rsidP="009139A6">
      <w:r>
        <w:separator/>
      </w:r>
    </w:p>
  </w:footnote>
  <w:footnote w:type="continuationSeparator" w:id="0">
    <w:p w14:paraId="20811980" w14:textId="77777777" w:rsidR="00656C4C" w:rsidRDefault="00656C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E0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8E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F52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C4C"/>
    <w:rsid w:val="000666E0"/>
    <w:rsid w:val="002510B7"/>
    <w:rsid w:val="005C130B"/>
    <w:rsid w:val="00656C4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94B0C"/>
  <w15:chartTrackingRefBased/>
  <w15:docId w15:val="{87206552-31EC-4BD4-A553-6EBFADB82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2023-12-24T19:42:00Z</dcterms:created>
  <dcterms:modified xsi:type="dcterms:W3CDTF">2023-12-24T19:51:00Z</dcterms:modified>
</cp:coreProperties>
</file>